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B1D3B" w14:textId="20DA6591" w:rsidR="005F541E" w:rsidRDefault="005F541E" w:rsidP="005F541E">
      <w:pPr>
        <w:ind w:left="5664" w:firstLine="708"/>
      </w:pPr>
      <w:r>
        <w:t>Katowice</w:t>
      </w:r>
      <w:r w:rsidR="005961B7">
        <w:t>, .....................................</w:t>
      </w:r>
    </w:p>
    <w:p w14:paraId="75772A8A" w14:textId="77A7D92E" w:rsidR="005961B7" w:rsidRDefault="005961B7" w:rsidP="005F541E">
      <w:pPr>
        <w:ind w:left="5664" w:firstLine="708"/>
      </w:pPr>
    </w:p>
    <w:p w14:paraId="7D43AD06" w14:textId="2851AE00" w:rsidR="005961B7" w:rsidRDefault="005961B7" w:rsidP="005F541E">
      <w:pPr>
        <w:ind w:left="5664" w:firstLine="708"/>
      </w:pPr>
    </w:p>
    <w:p w14:paraId="608D025A" w14:textId="77777777" w:rsidR="005961B7" w:rsidRDefault="005961B7" w:rsidP="005F541E">
      <w:pPr>
        <w:ind w:left="5664" w:firstLine="708"/>
      </w:pPr>
      <w:bookmarkStart w:id="0" w:name="_GoBack"/>
      <w:bookmarkEnd w:id="0"/>
    </w:p>
    <w:p w14:paraId="08E37A6C" w14:textId="0BFC988F" w:rsidR="005961B7" w:rsidRPr="005961B7" w:rsidRDefault="005961B7" w:rsidP="005961B7">
      <w:pPr>
        <w:jc w:val="center"/>
        <w:rPr>
          <w:sz w:val="22"/>
          <w:szCs w:val="22"/>
        </w:rPr>
      </w:pPr>
      <w:r w:rsidRPr="005961B7">
        <w:rPr>
          <w:sz w:val="22"/>
          <w:szCs w:val="22"/>
        </w:rPr>
        <w:t>PROTOKÓŁ ODBIORU SIECI CIEPŁOWNICZEJ PREIZOLOWANEJ</w:t>
      </w:r>
    </w:p>
    <w:p w14:paraId="19DC36F6" w14:textId="77777777" w:rsidR="005961B7" w:rsidRPr="005961B7" w:rsidRDefault="005961B7" w:rsidP="005961B7">
      <w:pPr>
        <w:jc w:val="center"/>
        <w:rPr>
          <w:sz w:val="22"/>
          <w:szCs w:val="22"/>
        </w:rPr>
      </w:pPr>
      <w:r w:rsidRPr="005961B7">
        <w:rPr>
          <w:sz w:val="22"/>
          <w:szCs w:val="22"/>
        </w:rPr>
        <w:t>PŁUKANIE SIECI CIEPŁOWNICZEJ</w:t>
      </w:r>
    </w:p>
    <w:p w14:paraId="303537E9" w14:textId="173F8CE2" w:rsidR="005961B7" w:rsidRPr="005961B7" w:rsidRDefault="005961B7" w:rsidP="005961B7">
      <w:pPr>
        <w:rPr>
          <w:sz w:val="22"/>
          <w:szCs w:val="22"/>
        </w:rPr>
      </w:pPr>
      <w:r w:rsidRPr="005961B7">
        <w:rPr>
          <w:sz w:val="22"/>
          <w:szCs w:val="22"/>
        </w:rPr>
        <w:t>Nazwa projektu :</w:t>
      </w:r>
    </w:p>
    <w:p w14:paraId="04AEB67F" w14:textId="77777777" w:rsidR="005961B7" w:rsidRPr="005961B7" w:rsidRDefault="005961B7" w:rsidP="005961B7">
      <w:pPr>
        <w:rPr>
          <w:sz w:val="22"/>
          <w:szCs w:val="22"/>
        </w:rPr>
      </w:pPr>
      <w:r w:rsidRPr="005961B7">
        <w:rPr>
          <w:sz w:val="22"/>
          <w:szCs w:val="22"/>
        </w:rPr>
        <w:t>,,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.”</w:t>
      </w:r>
    </w:p>
    <w:p w14:paraId="0404315B" w14:textId="1BC8E8A9" w:rsidR="005961B7" w:rsidRDefault="005961B7" w:rsidP="005961B7">
      <w:pPr>
        <w:rPr>
          <w:sz w:val="22"/>
          <w:szCs w:val="22"/>
        </w:rPr>
      </w:pPr>
    </w:p>
    <w:p w14:paraId="05924EB9" w14:textId="77777777" w:rsidR="005961B7" w:rsidRPr="005961B7" w:rsidRDefault="005961B7" w:rsidP="005961B7">
      <w:pPr>
        <w:rPr>
          <w:sz w:val="22"/>
          <w:szCs w:val="22"/>
        </w:rPr>
      </w:pPr>
    </w:p>
    <w:p w14:paraId="3D9BD93D" w14:textId="779E03C9" w:rsidR="005961B7" w:rsidRPr="005961B7" w:rsidRDefault="005961B7" w:rsidP="005961B7">
      <w:pPr>
        <w:spacing w:line="360" w:lineRule="auto"/>
        <w:rPr>
          <w:sz w:val="22"/>
          <w:szCs w:val="22"/>
        </w:rPr>
      </w:pPr>
      <w:r w:rsidRPr="005961B7">
        <w:rPr>
          <w:sz w:val="22"/>
          <w:szCs w:val="22"/>
        </w:rPr>
        <w:t>W dniu: ................................ wykonano płukanie sieci ciepłowniczej na odcinku: od ………………… do ……………………i pobrano / nie pobrano* próbki wody z rury zasilającej i powrotnej.</w:t>
      </w:r>
    </w:p>
    <w:p w14:paraId="1EE9CE5B" w14:textId="77777777" w:rsidR="005961B7" w:rsidRPr="005961B7" w:rsidRDefault="005961B7" w:rsidP="005961B7">
      <w:pPr>
        <w:spacing w:line="360" w:lineRule="auto"/>
        <w:rPr>
          <w:sz w:val="22"/>
          <w:szCs w:val="22"/>
        </w:rPr>
      </w:pPr>
      <w:r w:rsidRPr="005961B7">
        <w:rPr>
          <w:sz w:val="22"/>
          <w:szCs w:val="22"/>
        </w:rPr>
        <w:t>Płukanie sieci ciepłowniczej wykonano prawidłowo*/nieprawidłowo*.</w:t>
      </w:r>
    </w:p>
    <w:p w14:paraId="0A9E40B2" w14:textId="77777777" w:rsidR="005961B7" w:rsidRPr="005961B7" w:rsidRDefault="005961B7" w:rsidP="005961B7">
      <w:pPr>
        <w:spacing w:line="360" w:lineRule="auto"/>
        <w:rPr>
          <w:sz w:val="22"/>
          <w:szCs w:val="22"/>
        </w:rPr>
      </w:pPr>
      <w:r w:rsidRPr="005961B7">
        <w:rPr>
          <w:sz w:val="22"/>
          <w:szCs w:val="22"/>
        </w:rPr>
        <w:t>Wynik badań próbek jest: pozytywny* / negatywny*.</w:t>
      </w:r>
    </w:p>
    <w:p w14:paraId="742492A6" w14:textId="01461E95" w:rsidR="005961B7" w:rsidRPr="005961B7" w:rsidRDefault="005961B7" w:rsidP="005961B7">
      <w:pPr>
        <w:spacing w:line="360" w:lineRule="auto"/>
        <w:rPr>
          <w:sz w:val="22"/>
          <w:szCs w:val="22"/>
        </w:rPr>
      </w:pPr>
      <w:r w:rsidRPr="005961B7">
        <w:rPr>
          <w:sz w:val="22"/>
          <w:szCs w:val="22"/>
        </w:rPr>
        <w:t>Wykonawca oświadcza, że roboty zostały wykonane zgodnie z projektem technicznym.</w:t>
      </w:r>
    </w:p>
    <w:p w14:paraId="530D248B" w14:textId="2EC4C5A4" w:rsidR="005F541E" w:rsidRPr="005961B7" w:rsidRDefault="005961B7" w:rsidP="005961B7">
      <w:pPr>
        <w:spacing w:line="360" w:lineRule="auto"/>
        <w:rPr>
          <w:sz w:val="22"/>
          <w:szCs w:val="22"/>
        </w:rPr>
      </w:pPr>
      <w:r w:rsidRPr="005961B7">
        <w:rPr>
          <w:sz w:val="22"/>
          <w:szCs w:val="22"/>
        </w:rPr>
        <w:t>Na tym protokół zakończono i po przeczytaniu podpisano.</w:t>
      </w:r>
    </w:p>
    <w:p w14:paraId="4DDEDFD9" w14:textId="7A3E554E" w:rsidR="005961B7" w:rsidRPr="005961B7" w:rsidRDefault="005961B7" w:rsidP="005961B7">
      <w:pPr>
        <w:spacing w:line="360" w:lineRule="auto"/>
        <w:rPr>
          <w:sz w:val="22"/>
          <w:szCs w:val="22"/>
        </w:rPr>
      </w:pPr>
    </w:p>
    <w:p w14:paraId="445B8A7F" w14:textId="06DCF90A" w:rsidR="005961B7" w:rsidRPr="005961B7" w:rsidRDefault="005961B7" w:rsidP="005961B7">
      <w:pPr>
        <w:spacing w:line="360" w:lineRule="auto"/>
        <w:rPr>
          <w:sz w:val="22"/>
          <w:szCs w:val="22"/>
        </w:rPr>
      </w:pPr>
    </w:p>
    <w:p w14:paraId="7913075C" w14:textId="21D534F8" w:rsidR="005961B7" w:rsidRPr="005961B7" w:rsidRDefault="005961B7" w:rsidP="005961B7">
      <w:pPr>
        <w:rPr>
          <w:sz w:val="22"/>
          <w:szCs w:val="22"/>
        </w:rPr>
      </w:pPr>
      <w:r w:rsidRPr="005961B7">
        <w:rPr>
          <w:sz w:val="22"/>
          <w:szCs w:val="22"/>
        </w:rPr>
        <w:t>1.Inspektor Nadzoru</w:t>
      </w:r>
      <w:r w:rsidRPr="005961B7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961B7">
        <w:rPr>
          <w:sz w:val="22"/>
          <w:szCs w:val="22"/>
        </w:rPr>
        <w:t>......................................</w:t>
      </w:r>
      <w:r w:rsidRPr="005961B7">
        <w:rPr>
          <w:sz w:val="22"/>
          <w:szCs w:val="22"/>
        </w:rPr>
        <w:tab/>
      </w:r>
      <w:r w:rsidRPr="005961B7">
        <w:rPr>
          <w:sz w:val="22"/>
          <w:szCs w:val="22"/>
        </w:rPr>
        <w:tab/>
      </w:r>
      <w:r>
        <w:rPr>
          <w:sz w:val="22"/>
          <w:szCs w:val="22"/>
        </w:rPr>
        <w:t>...........</w:t>
      </w:r>
      <w:r w:rsidRPr="005961B7">
        <w:rPr>
          <w:sz w:val="22"/>
          <w:szCs w:val="22"/>
        </w:rPr>
        <w:tab/>
        <w:t>...................</w:t>
      </w:r>
    </w:p>
    <w:p w14:paraId="6A0E5A04" w14:textId="42E36865" w:rsidR="005961B7" w:rsidRPr="005961B7" w:rsidRDefault="005961B7" w:rsidP="005961B7">
      <w:pPr>
        <w:rPr>
          <w:i/>
          <w:iCs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bookmarkStart w:id="1" w:name="_Hlk40389053"/>
      <w:r w:rsidRPr="005961B7">
        <w:rPr>
          <w:i/>
          <w:iCs/>
          <w:szCs w:val="18"/>
        </w:rPr>
        <w:t>(Imię i Nazwisko)</w:t>
      </w:r>
      <w:r w:rsidRPr="005961B7">
        <w:rPr>
          <w:i/>
          <w:iCs/>
          <w:szCs w:val="18"/>
        </w:rPr>
        <w:tab/>
      </w:r>
      <w:r w:rsidRPr="005961B7">
        <w:rPr>
          <w:i/>
          <w:iCs/>
          <w:szCs w:val="18"/>
        </w:rPr>
        <w:tab/>
      </w:r>
      <w:r>
        <w:rPr>
          <w:i/>
          <w:iCs/>
          <w:szCs w:val="18"/>
        </w:rPr>
        <w:tab/>
      </w:r>
      <w:r>
        <w:rPr>
          <w:i/>
          <w:iCs/>
          <w:szCs w:val="18"/>
        </w:rPr>
        <w:tab/>
      </w:r>
      <w:r w:rsidRPr="005961B7">
        <w:rPr>
          <w:i/>
          <w:iCs/>
          <w:szCs w:val="18"/>
        </w:rPr>
        <w:t>(Podpis)</w:t>
      </w:r>
    </w:p>
    <w:p w14:paraId="43A0468F" w14:textId="77777777" w:rsidR="005961B7" w:rsidRPr="005961B7" w:rsidRDefault="005961B7" w:rsidP="005961B7">
      <w:pPr>
        <w:rPr>
          <w:i/>
          <w:iCs/>
          <w:szCs w:val="18"/>
        </w:rPr>
      </w:pPr>
    </w:p>
    <w:bookmarkEnd w:id="1"/>
    <w:p w14:paraId="76BFC67F" w14:textId="2AE76534" w:rsidR="005961B7" w:rsidRPr="005961B7" w:rsidRDefault="005961B7" w:rsidP="005961B7">
      <w:pPr>
        <w:rPr>
          <w:sz w:val="22"/>
          <w:szCs w:val="22"/>
        </w:rPr>
      </w:pPr>
      <w:r w:rsidRPr="005961B7">
        <w:rPr>
          <w:sz w:val="22"/>
          <w:szCs w:val="22"/>
        </w:rPr>
        <w:t>2.Przedstawiciel Wykonawcy</w:t>
      </w:r>
      <w:r w:rsidRPr="005961B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961B7">
        <w:rPr>
          <w:sz w:val="22"/>
          <w:szCs w:val="22"/>
        </w:rPr>
        <w:t>.....................................</w:t>
      </w:r>
      <w:r>
        <w:rPr>
          <w:sz w:val="22"/>
          <w:szCs w:val="22"/>
        </w:rPr>
        <w:t>..</w:t>
      </w:r>
      <w:r w:rsidRPr="005961B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961B7">
        <w:rPr>
          <w:sz w:val="22"/>
          <w:szCs w:val="22"/>
        </w:rPr>
        <w:t>...............................</w:t>
      </w:r>
    </w:p>
    <w:p w14:paraId="7E90DB71" w14:textId="6FC864AF" w:rsidR="005961B7" w:rsidRPr="005961B7" w:rsidRDefault="005961B7" w:rsidP="005961B7">
      <w:pPr>
        <w:rPr>
          <w:i/>
          <w:iCs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961B7">
        <w:rPr>
          <w:i/>
          <w:iCs/>
          <w:szCs w:val="18"/>
        </w:rPr>
        <w:t>(Imię i Nazwisko)</w:t>
      </w:r>
      <w:r w:rsidRPr="005961B7">
        <w:rPr>
          <w:i/>
          <w:iCs/>
          <w:szCs w:val="18"/>
        </w:rPr>
        <w:tab/>
      </w:r>
      <w:r w:rsidRPr="005961B7">
        <w:rPr>
          <w:i/>
          <w:iCs/>
          <w:szCs w:val="18"/>
        </w:rPr>
        <w:tab/>
      </w:r>
      <w:r>
        <w:rPr>
          <w:i/>
          <w:iCs/>
          <w:szCs w:val="18"/>
        </w:rPr>
        <w:tab/>
      </w:r>
      <w:r>
        <w:rPr>
          <w:i/>
          <w:iCs/>
          <w:szCs w:val="18"/>
        </w:rPr>
        <w:tab/>
      </w:r>
      <w:r w:rsidRPr="005961B7">
        <w:rPr>
          <w:i/>
          <w:iCs/>
          <w:szCs w:val="18"/>
        </w:rPr>
        <w:t>(Podpis)</w:t>
      </w:r>
    </w:p>
    <w:p w14:paraId="3E9CA82B" w14:textId="77777777" w:rsidR="005961B7" w:rsidRPr="005961B7" w:rsidRDefault="005961B7" w:rsidP="005961B7">
      <w:pPr>
        <w:rPr>
          <w:sz w:val="22"/>
          <w:szCs w:val="22"/>
        </w:rPr>
      </w:pPr>
    </w:p>
    <w:p w14:paraId="664AB25F" w14:textId="5926F202" w:rsidR="005961B7" w:rsidRDefault="005961B7" w:rsidP="005961B7">
      <w:pPr>
        <w:rPr>
          <w:sz w:val="22"/>
          <w:szCs w:val="22"/>
        </w:rPr>
      </w:pPr>
      <w:r w:rsidRPr="005961B7">
        <w:rPr>
          <w:sz w:val="22"/>
          <w:szCs w:val="22"/>
        </w:rPr>
        <w:t>3.Osoba nadzorująca mufowanie</w:t>
      </w:r>
      <w:r w:rsidRPr="005961B7">
        <w:rPr>
          <w:sz w:val="22"/>
          <w:szCs w:val="22"/>
        </w:rPr>
        <w:tab/>
        <w:t>.......................................</w:t>
      </w:r>
      <w:r w:rsidRPr="005961B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961B7">
        <w:rPr>
          <w:sz w:val="22"/>
          <w:szCs w:val="22"/>
        </w:rPr>
        <w:t>................................</w:t>
      </w:r>
    </w:p>
    <w:p w14:paraId="07C6E0B1" w14:textId="07FD4EE9" w:rsidR="005961B7" w:rsidRPr="005961B7" w:rsidRDefault="005961B7" w:rsidP="005961B7">
      <w:pPr>
        <w:rPr>
          <w:i/>
          <w:iCs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961B7">
        <w:rPr>
          <w:i/>
          <w:iCs/>
          <w:szCs w:val="18"/>
        </w:rPr>
        <w:t>(Imię i Nazwisko)</w:t>
      </w:r>
      <w:r w:rsidRPr="005961B7">
        <w:rPr>
          <w:i/>
          <w:iCs/>
          <w:szCs w:val="18"/>
        </w:rPr>
        <w:tab/>
      </w:r>
      <w:r w:rsidRPr="005961B7">
        <w:rPr>
          <w:i/>
          <w:iCs/>
          <w:szCs w:val="18"/>
        </w:rPr>
        <w:tab/>
      </w:r>
      <w:r>
        <w:rPr>
          <w:i/>
          <w:iCs/>
          <w:szCs w:val="18"/>
        </w:rPr>
        <w:tab/>
      </w:r>
      <w:r w:rsidRPr="005961B7">
        <w:rPr>
          <w:i/>
          <w:iCs/>
          <w:szCs w:val="18"/>
        </w:rPr>
        <w:tab/>
        <w:t>(Podpis)</w:t>
      </w:r>
    </w:p>
    <w:p w14:paraId="461F2060" w14:textId="58E2D2F1" w:rsidR="005961B7" w:rsidRDefault="005961B7" w:rsidP="005961B7">
      <w:pPr>
        <w:rPr>
          <w:szCs w:val="18"/>
        </w:rPr>
      </w:pPr>
    </w:p>
    <w:p w14:paraId="10C34930" w14:textId="2EDB5D8D" w:rsidR="005961B7" w:rsidRDefault="005961B7" w:rsidP="005961B7">
      <w:pPr>
        <w:rPr>
          <w:szCs w:val="18"/>
        </w:rPr>
      </w:pPr>
    </w:p>
    <w:p w14:paraId="30A0BD05" w14:textId="218037A5" w:rsidR="005961B7" w:rsidRDefault="005961B7" w:rsidP="005961B7">
      <w:pPr>
        <w:rPr>
          <w:szCs w:val="18"/>
        </w:rPr>
      </w:pPr>
    </w:p>
    <w:p w14:paraId="4EE36BB7" w14:textId="05A81CDB" w:rsidR="005961B7" w:rsidRDefault="005961B7" w:rsidP="005961B7">
      <w:pPr>
        <w:rPr>
          <w:szCs w:val="18"/>
        </w:rPr>
      </w:pPr>
    </w:p>
    <w:p w14:paraId="1D67BB14" w14:textId="2F80A69D" w:rsidR="005961B7" w:rsidRDefault="005961B7" w:rsidP="005961B7">
      <w:pPr>
        <w:rPr>
          <w:szCs w:val="18"/>
        </w:rPr>
      </w:pPr>
    </w:p>
    <w:p w14:paraId="75849F49" w14:textId="7BDFB3F1" w:rsidR="005961B7" w:rsidRDefault="005961B7" w:rsidP="005961B7">
      <w:pPr>
        <w:rPr>
          <w:szCs w:val="18"/>
        </w:rPr>
      </w:pPr>
    </w:p>
    <w:p w14:paraId="500731A4" w14:textId="329AF196" w:rsidR="005961B7" w:rsidRPr="005961B7" w:rsidRDefault="005961B7" w:rsidP="005961B7">
      <w:pPr>
        <w:pStyle w:val="Akapitzlist"/>
        <w:numPr>
          <w:ilvl w:val="0"/>
          <w:numId w:val="2"/>
        </w:numPr>
        <w:rPr>
          <w:szCs w:val="18"/>
        </w:rPr>
      </w:pPr>
      <w:r>
        <w:rPr>
          <w:szCs w:val="18"/>
        </w:rPr>
        <w:t xml:space="preserve"> niepotrzebne skreślić</w:t>
      </w:r>
    </w:p>
    <w:sectPr w:rsidR="005961B7" w:rsidRPr="005961B7" w:rsidSect="00A31443">
      <w:head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29E06" w14:textId="77777777" w:rsidR="004C0168" w:rsidRDefault="004C0168" w:rsidP="00B11E33">
      <w:pPr>
        <w:spacing w:line="240" w:lineRule="auto"/>
      </w:pPr>
      <w:r>
        <w:separator/>
      </w:r>
    </w:p>
  </w:endnote>
  <w:endnote w:type="continuationSeparator" w:id="0">
    <w:p w14:paraId="68C3DAF2" w14:textId="77777777" w:rsidR="004C0168" w:rsidRDefault="004C0168" w:rsidP="00B11E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CC3EE" w14:textId="77777777" w:rsidR="007E4CFC" w:rsidRPr="00B516A3" w:rsidRDefault="00CD2B18" w:rsidP="007E4CFC">
    <w:pPr>
      <w:spacing w:line="240" w:lineRule="auto"/>
      <w:ind w:left="-2552" w:firstLine="2552"/>
      <w:rPr>
        <w:rFonts w:cs="Arial"/>
        <w:b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noProof/>
        <w:color w:val="595959" w:themeColor="text1" w:themeTint="A6"/>
        <w:sz w:val="15"/>
        <w:szCs w:val="15"/>
        <w:lang w:val="pl-PL"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C8ABDB9" wp14:editId="219D4A36">
              <wp:simplePos x="0" y="0"/>
              <wp:positionH relativeFrom="column">
                <wp:posOffset>3595370</wp:posOffset>
              </wp:positionH>
              <wp:positionV relativeFrom="paragraph">
                <wp:posOffset>99695</wp:posOffset>
              </wp:positionV>
              <wp:extent cx="2133600" cy="527050"/>
              <wp:effectExtent l="0" t="0" r="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3600" cy="527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63FE28" w14:textId="77777777" w:rsidR="00B844F0" w:rsidRPr="00B516A3" w:rsidRDefault="00B844F0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808080"/>
                              <w:sz w:val="15"/>
                            </w:rPr>
                          </w:pPr>
                          <w:r w:rsidRPr="00B516A3">
                            <w:rPr>
                              <w:rFonts w:cs="Arial"/>
                              <w:color w:val="808080"/>
                              <w:sz w:val="15"/>
                            </w:rPr>
                            <w:t>T: +48 32 603 57 00</w:t>
                          </w:r>
                        </w:p>
                        <w:p w14:paraId="611A293C" w14:textId="77777777" w:rsidR="00B844F0" w:rsidRPr="00CD2B18" w:rsidRDefault="00553A57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FF0000"/>
                              <w:sz w:val="15"/>
                            </w:rPr>
                          </w:pPr>
                          <w:r>
                            <w:rPr>
                              <w:rFonts w:cs="Arial"/>
                              <w:sz w:val="15"/>
                            </w:rPr>
                            <w:t>s</w:t>
                          </w:r>
                          <w:r w:rsidR="00340503" w:rsidRPr="00340503">
                            <w:rPr>
                              <w:rFonts w:cs="Arial"/>
                              <w:sz w:val="15"/>
                            </w:rPr>
                            <w:t>ekretariat</w:t>
                          </w:r>
                          <w:r w:rsidR="00044D03">
                            <w:rPr>
                              <w:rFonts w:cs="Arial"/>
                              <w:sz w:val="15"/>
                            </w:rPr>
                            <w:t>.dpe</w:t>
                          </w:r>
                          <w:r w:rsidR="00340503" w:rsidRPr="00340503">
                            <w:rPr>
                              <w:rFonts w:cs="Arial"/>
                              <w:sz w:val="15"/>
                            </w:rPr>
                            <w:t>@dalkia.com</w:t>
                          </w:r>
                        </w:p>
                        <w:p w14:paraId="43ACC16E" w14:textId="77777777" w:rsidR="00CD2B18" w:rsidRPr="00B516A3" w:rsidRDefault="00A31443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808080"/>
                              <w:sz w:val="15"/>
                            </w:rPr>
                          </w:pPr>
                          <w:r w:rsidRPr="00A31443">
                            <w:rPr>
                              <w:rFonts w:cs="Arial"/>
                              <w:color w:val="808080"/>
                              <w:sz w:val="15"/>
                            </w:rPr>
                            <w:t>dalkiapols</w:t>
                          </w:r>
                          <w:r>
                            <w:rPr>
                              <w:rFonts w:cs="Arial"/>
                              <w:color w:val="808080"/>
                              <w:sz w:val="15"/>
                            </w:rPr>
                            <w:t>kaenergia.com</w:t>
                          </w:r>
                          <w:r w:rsidR="00CD2B18">
                            <w:rPr>
                              <w:rFonts w:cs="Arial"/>
                              <w:color w:val="808080"/>
                              <w:sz w:val="15"/>
                            </w:rPr>
                            <w:t xml:space="preserve"> </w:t>
                          </w:r>
                        </w:p>
                        <w:p w14:paraId="5585829C" w14:textId="77777777" w:rsidR="00B844F0" w:rsidRPr="00B516A3" w:rsidRDefault="00B844F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6C8ABDB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283.1pt;margin-top:7.85pt;width:168pt;height:4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" filled="f" stroked="f">
              <v:textbox>
                <w:txbxContent>
                  <w:p w14:paraId="5263FE28" w14:textId="77777777" w:rsidR="00B844F0" w:rsidRPr="00B516A3" w:rsidRDefault="00B844F0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808080"/>
                        <w:sz w:val="15"/>
                      </w:rPr>
                    </w:pPr>
                    <w:r w:rsidRPr="00B516A3">
                      <w:rPr>
                        <w:rFonts w:cs="Arial"/>
                        <w:color w:val="808080"/>
                        <w:sz w:val="15"/>
                      </w:rPr>
                      <w:t>T: +48 32 603 57 00</w:t>
                    </w:r>
                  </w:p>
                  <w:p w14:paraId="611A293C" w14:textId="77777777" w:rsidR="00B844F0" w:rsidRPr="00CD2B18" w:rsidRDefault="00553A57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FF0000"/>
                        <w:sz w:val="15"/>
                      </w:rPr>
                    </w:pPr>
                    <w:r>
                      <w:rPr>
                        <w:rFonts w:cs="Arial"/>
                        <w:sz w:val="15"/>
                      </w:rPr>
                      <w:t>s</w:t>
                    </w:r>
                    <w:r w:rsidR="00340503" w:rsidRPr="00340503">
                      <w:rPr>
                        <w:rFonts w:cs="Arial"/>
                        <w:sz w:val="15"/>
                      </w:rPr>
                      <w:t>ekretariat</w:t>
                    </w:r>
                    <w:r w:rsidR="00044D03">
                      <w:rPr>
                        <w:rFonts w:cs="Arial"/>
                        <w:sz w:val="15"/>
                      </w:rPr>
                      <w:t>.dpe</w:t>
                    </w:r>
                    <w:r w:rsidR="00340503" w:rsidRPr="00340503">
                      <w:rPr>
                        <w:rFonts w:cs="Arial"/>
                        <w:sz w:val="15"/>
                      </w:rPr>
                      <w:t>@dalkia.com</w:t>
                    </w:r>
                  </w:p>
                  <w:p w14:paraId="43ACC16E" w14:textId="77777777" w:rsidR="00CD2B18" w:rsidRPr="00B516A3" w:rsidRDefault="00A31443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808080"/>
                        <w:sz w:val="15"/>
                      </w:rPr>
                    </w:pPr>
                    <w:r w:rsidRPr="00A31443">
                      <w:rPr>
                        <w:rFonts w:cs="Arial"/>
                        <w:color w:val="808080"/>
                        <w:sz w:val="15"/>
                      </w:rPr>
                      <w:t>dalkiapols</w:t>
                    </w:r>
                    <w:r>
                      <w:rPr>
                        <w:rFonts w:cs="Arial"/>
                        <w:color w:val="808080"/>
                        <w:sz w:val="15"/>
                      </w:rPr>
                      <w:t>kaenergia.com</w:t>
                    </w:r>
                    <w:r w:rsidR="00CD2B18">
                      <w:rPr>
                        <w:rFonts w:cs="Arial"/>
                        <w:color w:val="808080"/>
                        <w:sz w:val="15"/>
                      </w:rPr>
                      <w:t xml:space="preserve"> </w:t>
                    </w:r>
                  </w:p>
                  <w:p w14:paraId="5585829C" w14:textId="77777777" w:rsidR="00B844F0" w:rsidRPr="00B516A3" w:rsidRDefault="00B844F0"/>
                </w:txbxContent>
              </v:textbox>
              <w10:wrap type="square"/>
            </v:shape>
          </w:pict>
        </mc:Fallback>
      </mc:AlternateContent>
    </w:r>
    <w:r w:rsidR="00C771C0" w:rsidRPr="00B516A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A34B197" wp14:editId="428DBBA2">
              <wp:simplePos x="0" y="0"/>
              <wp:positionH relativeFrom="column">
                <wp:posOffset>3574646</wp:posOffset>
              </wp:positionH>
              <wp:positionV relativeFrom="paragraph">
                <wp:posOffset>5803</wp:posOffset>
              </wp:positionV>
              <wp:extent cx="0" cy="576125"/>
              <wp:effectExtent l="0" t="0" r="38100" b="33655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761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4E0592D" id="Łącznik prost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45pt,.45pt" to="281.45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" strokecolor="black [3200]" strokeweight=".5pt">
              <v:stroke joinstyle="miter"/>
            </v:line>
          </w:pict>
        </mc:Fallback>
      </mc:AlternateContent>
    </w:r>
    <w:r w:rsidR="00A31443" w:rsidRPr="00A3144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Dalkia Polska Energia S</w:t>
    </w:r>
    <w:r w:rsidR="00805D7E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.</w:t>
    </w:r>
    <w:r w:rsidR="00A31443" w:rsidRPr="00A3144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A</w:t>
    </w:r>
    <w:r w:rsidR="00805D7E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.</w:t>
    </w:r>
  </w:p>
  <w:p w14:paraId="013555C2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>ul. Ścigały 14, 40-205 Katowice, Polska</w:t>
    </w:r>
  </w:p>
  <w:p w14:paraId="7627B436" w14:textId="77777777" w:rsidR="00B844F0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 xml:space="preserve">KRS: 0000166177, Sąd Rejonowy Katowice – Wschód w Katowicach, </w:t>
    </w:r>
  </w:p>
  <w:p w14:paraId="6C39796C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 xml:space="preserve">Wydział VIII Gospodarczy Krajowego Rejestru Sądowego              </w:t>
    </w:r>
  </w:p>
  <w:p w14:paraId="73F408B6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>NIP: 954-18-63-415, Regon: 273247884, Kapitał zakładowy: 202 265 035,70 PLN</w:t>
    </w:r>
  </w:p>
  <w:p w14:paraId="73FF1E48" w14:textId="77777777" w:rsidR="007E4CFC" w:rsidRPr="00B516A3" w:rsidRDefault="007E4CFC">
    <w:pPr>
      <w:pStyle w:val="Stopka"/>
      <w:rPr>
        <w:color w:val="595959" w:themeColor="text1" w:themeTint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35BA6" w14:textId="77777777" w:rsidR="004C0168" w:rsidRDefault="004C0168" w:rsidP="00B11E33">
      <w:pPr>
        <w:spacing w:line="240" w:lineRule="auto"/>
      </w:pPr>
      <w:r>
        <w:separator/>
      </w:r>
    </w:p>
  </w:footnote>
  <w:footnote w:type="continuationSeparator" w:id="0">
    <w:p w14:paraId="0730E19C" w14:textId="77777777" w:rsidR="004C0168" w:rsidRDefault="004C0168" w:rsidP="00B11E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18BDE" w14:textId="77777777" w:rsidR="00000B78" w:rsidRDefault="00000B78">
    <w:pPr>
      <w:pStyle w:val="Nagwek"/>
    </w:pPr>
    <w:r>
      <w:rPr>
        <w:noProof/>
        <w:lang w:eastAsia="pl-PL"/>
      </w:rPr>
      <w:drawing>
        <wp:inline distT="0" distB="0" distL="0" distR="0" wp14:anchorId="286D7193" wp14:editId="09AACEC6">
          <wp:extent cx="792000" cy="302400"/>
          <wp:effectExtent l="0" t="0" r="8255" b="2540"/>
          <wp:docPr id="194" name="Obraz 194" descr="E:\prace\Dalkia _Anna\Logo Dalkia EDF Group\2_Couleur RVB\PNG\Dalkia EDF Group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ace\Dalkia _Anna\Logo Dalkia EDF Group\2_Couleur RVB\PNG\Dalkia EDF Group_RV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30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BA64B" w14:textId="74149339" w:rsidR="00504CF2" w:rsidRDefault="00B11E33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  <w:r>
      <w:rPr>
        <w:noProof/>
        <w:lang w:eastAsia="pl-PL"/>
      </w:rPr>
      <w:drawing>
        <wp:inline distT="0" distB="0" distL="0" distR="0" wp14:anchorId="78CB4882" wp14:editId="29A9A77A">
          <wp:extent cx="1170000" cy="446400"/>
          <wp:effectExtent l="0" t="0" r="0" b="0"/>
          <wp:docPr id="195" name="Obraz 195" descr="E:\prace\Dalkia _Anna\Logo Dalkia EDF Group\2_Couleur RVB\PNG\Dalkia EDF Group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ace\Dalkia _Anna\Logo Dalkia EDF Group\2_Couleur RVB\PNG\Dalkia EDF Group_RV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000" cy="44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961B7"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 w:rsidR="005961B7"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 w:rsidR="005961B7"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 w:rsidR="005961B7" w:rsidRPr="005961B7">
      <w:rPr>
        <w:rFonts w:ascii="Arial" w:hAnsi="Arial" w:cs="Arial"/>
        <w:sz w:val="18"/>
        <w:szCs w:val="18"/>
        <w:shd w:val="clear" w:color="auto" w:fill="FFFFFF"/>
      </w:rPr>
      <w:t xml:space="preserve">Załącznik Nr </w:t>
    </w:r>
    <w:r w:rsidR="00522585">
      <w:rPr>
        <w:rFonts w:ascii="Arial" w:hAnsi="Arial" w:cs="Arial"/>
        <w:sz w:val="18"/>
        <w:szCs w:val="18"/>
        <w:shd w:val="clear" w:color="auto" w:fill="FFFFFF"/>
      </w:rPr>
      <w:t>5</w:t>
    </w:r>
  </w:p>
  <w:p w14:paraId="02075A6A" w14:textId="77777777" w:rsidR="00504CF2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</w:p>
  <w:p w14:paraId="6F244818" w14:textId="77777777" w:rsidR="00504CF2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</w:p>
  <w:p w14:paraId="5DEEB007" w14:textId="77777777" w:rsidR="00504CF2" w:rsidRPr="00A753AB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EF5A79"/>
    <w:multiLevelType w:val="hybridMultilevel"/>
    <w:tmpl w:val="76CE4C68"/>
    <w:lvl w:ilvl="0" w:tplc="323C9B0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AB2539"/>
    <w:multiLevelType w:val="hybridMultilevel"/>
    <w:tmpl w:val="72824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3AB"/>
    <w:rsid w:val="00000B78"/>
    <w:rsid w:val="00044D03"/>
    <w:rsid w:val="000E5B95"/>
    <w:rsid w:val="00154717"/>
    <w:rsid w:val="0017735B"/>
    <w:rsid w:val="00180FD0"/>
    <w:rsid w:val="00280525"/>
    <w:rsid w:val="002827DC"/>
    <w:rsid w:val="00340503"/>
    <w:rsid w:val="003F0D80"/>
    <w:rsid w:val="00406113"/>
    <w:rsid w:val="00450DA5"/>
    <w:rsid w:val="00474E7A"/>
    <w:rsid w:val="004B5863"/>
    <w:rsid w:val="004C0168"/>
    <w:rsid w:val="004D4D9A"/>
    <w:rsid w:val="005031AD"/>
    <w:rsid w:val="00503EA7"/>
    <w:rsid w:val="00503EBC"/>
    <w:rsid w:val="00504CF2"/>
    <w:rsid w:val="00522585"/>
    <w:rsid w:val="00553A57"/>
    <w:rsid w:val="00580C74"/>
    <w:rsid w:val="005961B7"/>
    <w:rsid w:val="005C7062"/>
    <w:rsid w:val="005F541E"/>
    <w:rsid w:val="006024BC"/>
    <w:rsid w:val="00633C3A"/>
    <w:rsid w:val="0068417C"/>
    <w:rsid w:val="006D3794"/>
    <w:rsid w:val="006E3DBA"/>
    <w:rsid w:val="00753E0D"/>
    <w:rsid w:val="007C75CA"/>
    <w:rsid w:val="007E4CFC"/>
    <w:rsid w:val="007F15A1"/>
    <w:rsid w:val="00805D7E"/>
    <w:rsid w:val="008B0AF1"/>
    <w:rsid w:val="008E2E03"/>
    <w:rsid w:val="0093057F"/>
    <w:rsid w:val="0099521D"/>
    <w:rsid w:val="009A04F5"/>
    <w:rsid w:val="00A31443"/>
    <w:rsid w:val="00A731CB"/>
    <w:rsid w:val="00A753AB"/>
    <w:rsid w:val="00B11E33"/>
    <w:rsid w:val="00B516A3"/>
    <w:rsid w:val="00B844F0"/>
    <w:rsid w:val="00B96B53"/>
    <w:rsid w:val="00BC0EBB"/>
    <w:rsid w:val="00BF0D5A"/>
    <w:rsid w:val="00C771C0"/>
    <w:rsid w:val="00CD2B18"/>
    <w:rsid w:val="00CE648C"/>
    <w:rsid w:val="00D15F99"/>
    <w:rsid w:val="00D225DF"/>
    <w:rsid w:val="00DA2536"/>
    <w:rsid w:val="00DE60D1"/>
    <w:rsid w:val="00DF1AE4"/>
    <w:rsid w:val="00E65306"/>
    <w:rsid w:val="00F62900"/>
    <w:rsid w:val="00F72DE2"/>
    <w:rsid w:val="00FF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2905EC"/>
  <w15:chartTrackingRefBased/>
  <w15:docId w15:val="{5C07C9D4-DBC8-461E-B94E-DCC9E1E6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61B7"/>
    <w:pPr>
      <w:spacing w:after="0" w:line="280" w:lineRule="atLeast"/>
      <w:jc w:val="both"/>
    </w:pPr>
    <w:rPr>
      <w:rFonts w:ascii="Arial" w:eastAsia="Times New Roman" w:hAnsi="Arial" w:cs="Times New Roman"/>
      <w:sz w:val="18"/>
      <w:szCs w:val="20"/>
      <w:lang w:val="fr-FR" w:eastAsia="fr-F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1E33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11E33"/>
  </w:style>
  <w:style w:type="paragraph" w:styleId="Stopka">
    <w:name w:val="footer"/>
    <w:basedOn w:val="Normalny"/>
    <w:link w:val="StopkaZnak"/>
    <w:uiPriority w:val="99"/>
    <w:unhideWhenUsed/>
    <w:rsid w:val="00B11E33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11E33"/>
  </w:style>
  <w:style w:type="paragraph" w:customStyle="1" w:styleId="ADRESSE">
    <w:name w:val="ADRESSE"/>
    <w:uiPriority w:val="99"/>
    <w:rsid w:val="007E4CFC"/>
    <w:pPr>
      <w:tabs>
        <w:tab w:val="left" w:pos="170"/>
        <w:tab w:val="left" w:pos="284"/>
      </w:tabs>
      <w:spacing w:before="40" w:after="0" w:line="240" w:lineRule="auto"/>
    </w:pPr>
    <w:rPr>
      <w:rFonts w:ascii="Arial" w:eastAsia="Times New Roman" w:hAnsi="Arial" w:cs="Times New Roman"/>
      <w:color w:val="BEBEBE"/>
      <w:sz w:val="13"/>
      <w:szCs w:val="20"/>
      <w:lang w:val="fr-FR" w:eastAsia="fr-FR"/>
    </w:rPr>
  </w:style>
  <w:style w:type="character" w:styleId="Hipercze">
    <w:name w:val="Hyperlink"/>
    <w:basedOn w:val="Domylnaczcionkaakapitu"/>
    <w:uiPriority w:val="99"/>
    <w:unhideWhenUsed/>
    <w:rsid w:val="00B844F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44F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2B18"/>
    <w:pPr>
      <w:spacing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B18"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Akapitzlist">
    <w:name w:val="List Paragraph"/>
    <w:basedOn w:val="Normalny"/>
    <w:uiPriority w:val="34"/>
    <w:qFormat/>
    <w:rsid w:val="003F0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pap_dk-energy-zec-2%20(1)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B9F55-2A74-46F9-B5A2-62F079C09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pap_dk-energy-zec-2 (1)</Template>
  <TotalTime>1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Krzyżowska</dc:creator>
  <cp:keywords/>
  <dc:description/>
  <cp:lastModifiedBy>Janusz Chaberski</cp:lastModifiedBy>
  <cp:revision>3</cp:revision>
  <cp:lastPrinted>2020-02-17T11:19:00Z</cp:lastPrinted>
  <dcterms:created xsi:type="dcterms:W3CDTF">2020-05-14T20:54:00Z</dcterms:created>
  <dcterms:modified xsi:type="dcterms:W3CDTF">2024-02-02T10:34:00Z</dcterms:modified>
</cp:coreProperties>
</file>